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A829B" w14:textId="77777777" w:rsidR="00B619FD" w:rsidRDefault="00EC3758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WARDE, senior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619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619FD">
        <w:rPr>
          <w:rFonts w:ascii="Times New Roman" w:hAnsi="Times New Roman" w:cs="Times New Roman"/>
          <w:sz w:val="24"/>
          <w:szCs w:val="24"/>
        </w:rPr>
        <w:t>fl.1400)</w:t>
      </w:r>
    </w:p>
    <w:p w14:paraId="02B167C7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6ED52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B4D31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Denton, </w:t>
      </w:r>
    </w:p>
    <w:p w14:paraId="703D18A8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Yorkshire,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2E7C649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18-46)</w:t>
      </w:r>
    </w:p>
    <w:p w14:paraId="40AED608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55BFF5" w14:textId="77777777" w:rsidR="00B619FD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1E5AF" w14:textId="77777777" w:rsidR="00B619FD" w:rsidRPr="00952869" w:rsidRDefault="00B619FD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72F95F3B" w14:textId="65C52F95" w:rsidR="00EC3758" w:rsidRPr="00952869" w:rsidRDefault="00EC3758" w:rsidP="00B61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F156E" w14:textId="63C75829" w:rsidR="00BA00AB" w:rsidRPr="00EC375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C37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F235D" w14:textId="77777777" w:rsidR="00EC3758" w:rsidRDefault="00EC3758" w:rsidP="009139A6">
      <w:r>
        <w:separator/>
      </w:r>
    </w:p>
  </w:endnote>
  <w:endnote w:type="continuationSeparator" w:id="0">
    <w:p w14:paraId="66C42355" w14:textId="77777777" w:rsidR="00EC3758" w:rsidRDefault="00EC37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32A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2E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A2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5D144" w14:textId="77777777" w:rsidR="00EC3758" w:rsidRDefault="00EC3758" w:rsidP="009139A6">
      <w:r>
        <w:separator/>
      </w:r>
    </w:p>
  </w:footnote>
  <w:footnote w:type="continuationSeparator" w:id="0">
    <w:p w14:paraId="60FE719C" w14:textId="77777777" w:rsidR="00EC3758" w:rsidRDefault="00EC37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B9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F8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D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58"/>
    <w:rsid w:val="000666E0"/>
    <w:rsid w:val="002510B7"/>
    <w:rsid w:val="005C130B"/>
    <w:rsid w:val="00826F5C"/>
    <w:rsid w:val="009139A6"/>
    <w:rsid w:val="009448BB"/>
    <w:rsid w:val="00A3176C"/>
    <w:rsid w:val="00AE65F8"/>
    <w:rsid w:val="00B619FD"/>
    <w:rsid w:val="00BA00AB"/>
    <w:rsid w:val="00CB4ED9"/>
    <w:rsid w:val="00EB3209"/>
    <w:rsid w:val="00EC375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5AD9"/>
  <w15:chartTrackingRefBased/>
  <w15:docId w15:val="{CC4FA3CB-8DCB-443C-9655-83589E91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37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2022-01-03T20:41:00Z</dcterms:created>
  <dcterms:modified xsi:type="dcterms:W3CDTF">2022-01-03T20:48:00Z</dcterms:modified>
</cp:coreProperties>
</file>